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1D" w:rsidRDefault="0003181D" w:rsidP="00C31535">
      <w:pPr>
        <w:spacing w:after="0" w:line="240" w:lineRule="auto"/>
        <w:ind w:left="851" w:right="-59" w:firstLine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15</w:t>
      </w:r>
    </w:p>
    <w:p w:rsidR="0003181D" w:rsidRDefault="0003181D" w:rsidP="008A2A67">
      <w:pPr>
        <w:spacing w:after="0" w:line="240" w:lineRule="auto"/>
        <w:ind w:left="851" w:right="-59" w:firstLine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03181D" w:rsidRPr="000B2832" w:rsidRDefault="0003181D" w:rsidP="008A2A67">
      <w:pPr>
        <w:spacing w:after="0" w:line="240" w:lineRule="auto"/>
        <w:ind w:left="851" w:right="-59" w:firstLine="5103"/>
        <w:jc w:val="center"/>
        <w:rPr>
          <w:rFonts w:ascii="Times New Roman" w:hAnsi="Times New Roman"/>
          <w:sz w:val="24"/>
          <w:szCs w:val="24"/>
        </w:rPr>
      </w:pPr>
      <w:r w:rsidRPr="000B2832">
        <w:rPr>
          <w:rFonts w:ascii="Times New Roman" w:hAnsi="Times New Roman"/>
          <w:sz w:val="24"/>
          <w:szCs w:val="24"/>
        </w:rPr>
        <w:t>от 27 февраля 2013 года № 333</w:t>
      </w:r>
    </w:p>
    <w:p w:rsidR="0003181D" w:rsidRDefault="0003181D" w:rsidP="008A2A67">
      <w:pPr>
        <w:spacing w:after="0" w:line="240" w:lineRule="auto"/>
        <w:ind w:left="567" w:right="-59" w:firstLine="5103"/>
        <w:jc w:val="center"/>
        <w:rPr>
          <w:rFonts w:ascii="Times New Roman" w:hAnsi="Times New Roman"/>
          <w:b/>
          <w:sz w:val="24"/>
          <w:szCs w:val="24"/>
        </w:rPr>
      </w:pPr>
    </w:p>
    <w:p w:rsidR="0003181D" w:rsidRDefault="0003181D" w:rsidP="008A2A67">
      <w:pPr>
        <w:spacing w:after="0" w:line="240" w:lineRule="auto"/>
        <w:ind w:left="851" w:right="-59" w:firstLine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31</w:t>
      </w:r>
    </w:p>
    <w:p w:rsidR="0003181D" w:rsidRDefault="0003181D" w:rsidP="008A2A67">
      <w:pPr>
        <w:spacing w:after="0" w:line="240" w:lineRule="auto"/>
        <w:ind w:left="851" w:right="-59" w:firstLine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03181D" w:rsidRPr="00F17399" w:rsidRDefault="0003181D" w:rsidP="008A2A67">
      <w:pPr>
        <w:spacing w:after="0" w:line="240" w:lineRule="auto"/>
        <w:ind w:left="851" w:right="-59" w:firstLine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 ноября  2012  года № 308</w:t>
      </w:r>
    </w:p>
    <w:p w:rsidR="0003181D" w:rsidRDefault="0003181D" w:rsidP="008A2A67">
      <w:pPr>
        <w:spacing w:after="0" w:line="240" w:lineRule="auto"/>
        <w:ind w:left="567" w:right="-59" w:firstLine="5103"/>
        <w:rPr>
          <w:rFonts w:ascii="Times New Roman" w:hAnsi="Times New Roman"/>
          <w:b/>
          <w:sz w:val="24"/>
          <w:szCs w:val="24"/>
        </w:rPr>
      </w:pPr>
    </w:p>
    <w:p w:rsidR="0003181D" w:rsidRDefault="0003181D" w:rsidP="008A2A67">
      <w:pPr>
        <w:spacing w:after="0" w:line="240" w:lineRule="auto"/>
        <w:ind w:left="851" w:firstLine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03181D" w:rsidRDefault="0003181D" w:rsidP="007C5C38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03181D" w:rsidRPr="00F17399" w:rsidRDefault="0003181D" w:rsidP="007C5C38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НОРМАТИВЫ</w:t>
      </w:r>
    </w:p>
    <w:p w:rsidR="0003181D" w:rsidRDefault="0003181D" w:rsidP="007128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распределения доходов между б</w:t>
      </w:r>
      <w:r w:rsidRPr="00F17399">
        <w:rPr>
          <w:rFonts w:ascii="Times New Roman" w:hAnsi="Times New Roman"/>
          <w:b/>
          <w:sz w:val="24"/>
          <w:szCs w:val="24"/>
        </w:rPr>
        <w:t>юджетом Белоярского района</w:t>
      </w:r>
    </w:p>
    <w:p w:rsidR="0003181D" w:rsidRDefault="0003181D" w:rsidP="007128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и бюджетами поселений Белоярского района </w:t>
      </w:r>
      <w:r w:rsidRPr="00F17399">
        <w:rPr>
          <w:rFonts w:ascii="Times New Roman" w:hAnsi="Times New Roman"/>
          <w:b/>
          <w:sz w:val="24"/>
          <w:szCs w:val="24"/>
        </w:rPr>
        <w:t>на 2013 год</w:t>
      </w:r>
    </w:p>
    <w:p w:rsidR="0003181D" w:rsidRPr="00F17399" w:rsidRDefault="0003181D" w:rsidP="007128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99">
        <w:rPr>
          <w:rFonts w:ascii="Times New Roman" w:hAnsi="Times New Roman"/>
          <w:b/>
          <w:sz w:val="24"/>
          <w:szCs w:val="24"/>
        </w:rPr>
        <w:t>и плановый период 2014 и 2015 годов</w:t>
      </w:r>
    </w:p>
    <w:p w:rsidR="0003181D" w:rsidRDefault="0003181D" w:rsidP="00B764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181D" w:rsidRDefault="0003181D" w:rsidP="00DB35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3"/>
        <w:gridCol w:w="3086"/>
        <w:gridCol w:w="2161"/>
        <w:gridCol w:w="1697"/>
      </w:tblGrid>
      <w:tr w:rsidR="0003181D" w:rsidRPr="00E94857" w:rsidTr="00EE5FF0">
        <w:trPr>
          <w:trHeight w:val="517"/>
          <w:tblHeader/>
        </w:trPr>
        <w:tc>
          <w:tcPr>
            <w:tcW w:w="1739" w:type="pct"/>
            <w:vMerge w:val="restart"/>
            <w:vAlign w:val="center"/>
          </w:tcPr>
          <w:p w:rsidR="0003181D" w:rsidRPr="005164CD" w:rsidRDefault="0003181D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9" w:type="pct"/>
            <w:vMerge w:val="restart"/>
            <w:vAlign w:val="center"/>
          </w:tcPr>
          <w:p w:rsidR="0003181D" w:rsidRPr="005164CD" w:rsidRDefault="0003181D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015" w:type="pct"/>
            <w:vMerge w:val="restart"/>
            <w:vAlign w:val="center"/>
          </w:tcPr>
          <w:p w:rsidR="0003181D" w:rsidRPr="005164CD" w:rsidRDefault="0003181D" w:rsidP="005164CD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797" w:type="pct"/>
            <w:vMerge w:val="restart"/>
            <w:vAlign w:val="center"/>
          </w:tcPr>
          <w:p w:rsidR="0003181D" w:rsidRPr="005164CD" w:rsidRDefault="0003181D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Бюджет поселения</w:t>
            </w:r>
          </w:p>
        </w:tc>
      </w:tr>
      <w:tr w:rsidR="0003181D" w:rsidRPr="00E94857" w:rsidTr="00EE5FF0">
        <w:trPr>
          <w:trHeight w:val="573"/>
        </w:trPr>
        <w:tc>
          <w:tcPr>
            <w:tcW w:w="1739" w:type="pct"/>
            <w:vMerge/>
            <w:vAlign w:val="center"/>
          </w:tcPr>
          <w:p w:rsidR="0003181D" w:rsidRPr="00E94857" w:rsidRDefault="0003181D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pct"/>
            <w:vMerge/>
          </w:tcPr>
          <w:p w:rsidR="0003181D" w:rsidRPr="00E94857" w:rsidRDefault="0003181D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pct"/>
            <w:vMerge/>
            <w:vAlign w:val="center"/>
          </w:tcPr>
          <w:p w:rsidR="0003181D" w:rsidRPr="00E94857" w:rsidRDefault="0003181D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03181D" w:rsidRPr="00E94857" w:rsidRDefault="0003181D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rPr>
          <w:trHeight w:val="781"/>
        </w:trPr>
        <w:tc>
          <w:tcPr>
            <w:tcW w:w="1739" w:type="pct"/>
          </w:tcPr>
          <w:p w:rsidR="0003181D" w:rsidRPr="0015559A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49" w:type="pct"/>
          </w:tcPr>
          <w:p w:rsidR="0003181D" w:rsidRPr="0015559A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015" w:type="pct"/>
          </w:tcPr>
          <w:p w:rsidR="0003181D" w:rsidRPr="00E94857" w:rsidRDefault="0003181D" w:rsidP="00DB35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Default="0003181D" w:rsidP="00DB35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15559A" w:rsidRDefault="0003181D" w:rsidP="00EE5FF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размещения временно свободных средств бюджетов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</w:tcPr>
          <w:p w:rsidR="0003181D" w:rsidRPr="0015559A" w:rsidRDefault="0003181D" w:rsidP="00F267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1 11 02033 10</w:t>
            </w: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015" w:type="pct"/>
          </w:tcPr>
          <w:p w:rsidR="0003181D" w:rsidRDefault="0003181D" w:rsidP="00DB35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Default="0003181D" w:rsidP="00DB35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rPr>
          <w:trHeight w:val="3082"/>
        </w:trPr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1 11 05013 10 0000 120</w:t>
            </w:r>
          </w:p>
        </w:tc>
        <w:tc>
          <w:tcPr>
            <w:tcW w:w="1015" w:type="pct"/>
          </w:tcPr>
          <w:p w:rsidR="0003181D" w:rsidRPr="00E94857" w:rsidRDefault="0003181D" w:rsidP="000928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</w:tcPr>
          <w:p w:rsidR="0003181D" w:rsidRPr="00E94857" w:rsidRDefault="0003181D" w:rsidP="0009281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B273FD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9" w:type="pct"/>
          </w:tcPr>
          <w:p w:rsidR="0003181D" w:rsidRPr="00B273FD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1015" w:type="pct"/>
          </w:tcPr>
          <w:p w:rsidR="0003181D" w:rsidRPr="00E94857" w:rsidRDefault="0003181D" w:rsidP="000928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1 13 01995 05 0000 130</w:t>
            </w:r>
          </w:p>
        </w:tc>
        <w:tc>
          <w:tcPr>
            <w:tcW w:w="1015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1 13 01995 10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49" w:type="pct"/>
          </w:tcPr>
          <w:p w:rsidR="0003181D" w:rsidRPr="00E94857" w:rsidRDefault="0003181D" w:rsidP="007719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1 13 02065 05 0000 130</w:t>
            </w:r>
          </w:p>
        </w:tc>
        <w:tc>
          <w:tcPr>
            <w:tcW w:w="1015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</w:tcPr>
          <w:p w:rsidR="0003181D" w:rsidRPr="00E94857" w:rsidRDefault="0003181D" w:rsidP="007719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1 13 02065 10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1 13 02995 05 0000 130</w:t>
            </w:r>
          </w:p>
        </w:tc>
        <w:tc>
          <w:tcPr>
            <w:tcW w:w="1015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</w:tcPr>
          <w:p w:rsidR="0003181D" w:rsidRPr="00E94857" w:rsidRDefault="0003181D" w:rsidP="007719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1 13 02995 10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1 14 06013 10 0000 430</w:t>
            </w:r>
          </w:p>
        </w:tc>
        <w:tc>
          <w:tcPr>
            <w:tcW w:w="1015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Платежи, взимаемые органами управления (организациями) муниципальных районов за выполнение определенных функций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1 15 02050 05 0000 140</w:t>
            </w:r>
          </w:p>
        </w:tc>
        <w:tc>
          <w:tcPr>
            <w:tcW w:w="1015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Pr="00E94857" w:rsidRDefault="0003181D" w:rsidP="00323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управления (организациями)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за выполнение определенных функций</w:t>
            </w:r>
          </w:p>
        </w:tc>
        <w:tc>
          <w:tcPr>
            <w:tcW w:w="1449" w:type="pct"/>
          </w:tcPr>
          <w:p w:rsidR="0003181D" w:rsidRPr="00E94857" w:rsidRDefault="0003181D" w:rsidP="007719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1 15 02050 10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1015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Pr="00E94857" w:rsidRDefault="0003181D" w:rsidP="00323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иных 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>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1 16 23052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1015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Pr="00E94857" w:rsidRDefault="0003181D" w:rsidP="007128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иных 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>страховых случаев, когда выгодоприобретателями выступают получатели средств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49" w:type="pct"/>
          </w:tcPr>
          <w:p w:rsidR="0003181D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1 16 23052 10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1015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Pr="00E94857" w:rsidRDefault="0003181D" w:rsidP="00B764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1015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</w:tcPr>
          <w:p w:rsidR="0003181D" w:rsidRPr="00E94857" w:rsidRDefault="0003181D" w:rsidP="007719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1 17 01050 10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015" w:type="pct"/>
          </w:tcPr>
          <w:p w:rsidR="0003181D" w:rsidRDefault="0003181D" w:rsidP="0071284D">
            <w:pPr>
              <w:ind w:right="-6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1449" w:type="pct"/>
          </w:tcPr>
          <w:p w:rsidR="0003181D" w:rsidRPr="00E94857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1015" w:type="pct"/>
          </w:tcPr>
          <w:p w:rsidR="0003181D" w:rsidRPr="00E94857" w:rsidRDefault="0003181D" w:rsidP="00B764BE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1D" w:rsidRPr="00E94857" w:rsidTr="00EE5FF0">
        <w:tc>
          <w:tcPr>
            <w:tcW w:w="1739" w:type="pct"/>
          </w:tcPr>
          <w:p w:rsidR="0003181D" w:rsidRPr="00E94857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</w:tcPr>
          <w:p w:rsidR="0003181D" w:rsidRPr="00E94857" w:rsidRDefault="0003181D" w:rsidP="007719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1 17 05050 10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015" w:type="pct"/>
          </w:tcPr>
          <w:p w:rsidR="0003181D" w:rsidRDefault="0003181D" w:rsidP="0071284D">
            <w:pPr>
              <w:ind w:right="-6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181D" w:rsidRPr="00E94857" w:rsidTr="00EE5FF0">
        <w:tc>
          <w:tcPr>
            <w:tcW w:w="1739" w:type="pct"/>
          </w:tcPr>
          <w:p w:rsidR="0003181D" w:rsidRPr="002954EC" w:rsidRDefault="0003181D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Целевые отчисления от лотерей муниципальных районов</w:t>
            </w:r>
          </w:p>
        </w:tc>
        <w:tc>
          <w:tcPr>
            <w:tcW w:w="1449" w:type="pct"/>
          </w:tcPr>
          <w:p w:rsidR="0003181D" w:rsidRPr="002954EC" w:rsidRDefault="0003181D" w:rsidP="00F267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1 17 12050 05 0000 180</w:t>
            </w:r>
          </w:p>
        </w:tc>
        <w:tc>
          <w:tcPr>
            <w:tcW w:w="1015" w:type="pct"/>
          </w:tcPr>
          <w:p w:rsidR="0003181D" w:rsidRPr="00E94857" w:rsidRDefault="0003181D" w:rsidP="0071284D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03181D" w:rsidRPr="00E94857" w:rsidRDefault="0003181D" w:rsidP="00712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181D" w:rsidRDefault="0003181D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3181D" w:rsidRDefault="0003181D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3181D" w:rsidRDefault="0003181D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3181D" w:rsidRDefault="0003181D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3181D" w:rsidRPr="008A2A67" w:rsidRDefault="0003181D" w:rsidP="008A2A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2A67">
        <w:rPr>
          <w:rFonts w:ascii="Times New Roman" w:hAnsi="Times New Roman"/>
          <w:sz w:val="24"/>
          <w:szCs w:val="24"/>
        </w:rPr>
        <w:t>___________________</w:t>
      </w:r>
    </w:p>
    <w:sectPr w:rsidR="0003181D" w:rsidRPr="008A2A67" w:rsidSect="005164CD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624" w:bottom="567" w:left="85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81D" w:rsidRDefault="0003181D" w:rsidP="00287AB5">
      <w:pPr>
        <w:spacing w:after="0" w:line="240" w:lineRule="auto"/>
      </w:pPr>
      <w:r>
        <w:separator/>
      </w:r>
    </w:p>
  </w:endnote>
  <w:endnote w:type="continuationSeparator" w:id="1">
    <w:p w:rsidR="0003181D" w:rsidRDefault="0003181D" w:rsidP="0028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1D" w:rsidRDefault="0003181D">
    <w:pPr>
      <w:pStyle w:val="Footer"/>
      <w:jc w:val="right"/>
    </w:pPr>
  </w:p>
  <w:p w:rsidR="0003181D" w:rsidRDefault="000318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81D" w:rsidRDefault="0003181D" w:rsidP="00287AB5">
      <w:pPr>
        <w:spacing w:after="0" w:line="240" w:lineRule="auto"/>
      </w:pPr>
      <w:r>
        <w:separator/>
      </w:r>
    </w:p>
  </w:footnote>
  <w:footnote w:type="continuationSeparator" w:id="1">
    <w:p w:rsidR="0003181D" w:rsidRDefault="0003181D" w:rsidP="0028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1D" w:rsidRDefault="0003181D" w:rsidP="002627F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81D" w:rsidRDefault="0003181D" w:rsidP="002627F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1D" w:rsidRDefault="0003181D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03181D" w:rsidRDefault="0003181D" w:rsidP="002627F0">
    <w:pPr>
      <w:pStyle w:val="Header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1D" w:rsidRDefault="0003181D">
    <w:pPr>
      <w:pStyle w:val="Header"/>
      <w:jc w:val="right"/>
    </w:pPr>
  </w:p>
  <w:p w:rsidR="0003181D" w:rsidRDefault="000318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061BD"/>
    <w:multiLevelType w:val="hybridMultilevel"/>
    <w:tmpl w:val="9020B634"/>
    <w:lvl w:ilvl="0" w:tplc="0419000F">
      <w:start w:val="1"/>
      <w:numFmt w:val="decimal"/>
      <w:lvlText w:val="%1."/>
      <w:lvlJc w:val="left"/>
      <w:pPr>
        <w:ind w:left="63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A43"/>
    <w:rsid w:val="0003181D"/>
    <w:rsid w:val="00034132"/>
    <w:rsid w:val="00047087"/>
    <w:rsid w:val="00067774"/>
    <w:rsid w:val="0006781D"/>
    <w:rsid w:val="00081AC4"/>
    <w:rsid w:val="00092815"/>
    <w:rsid w:val="000B2832"/>
    <w:rsid w:val="000C4D86"/>
    <w:rsid w:val="000E00A9"/>
    <w:rsid w:val="000F421F"/>
    <w:rsid w:val="00110AE0"/>
    <w:rsid w:val="001161D6"/>
    <w:rsid w:val="0012617A"/>
    <w:rsid w:val="0013001C"/>
    <w:rsid w:val="001327AB"/>
    <w:rsid w:val="001422E2"/>
    <w:rsid w:val="0015559A"/>
    <w:rsid w:val="00164675"/>
    <w:rsid w:val="00194438"/>
    <w:rsid w:val="001B7595"/>
    <w:rsid w:val="001C215C"/>
    <w:rsid w:val="001D04BB"/>
    <w:rsid w:val="00242FCD"/>
    <w:rsid w:val="00256697"/>
    <w:rsid w:val="002627F0"/>
    <w:rsid w:val="00287AB5"/>
    <w:rsid w:val="002939EA"/>
    <w:rsid w:val="002954EC"/>
    <w:rsid w:val="002A162E"/>
    <w:rsid w:val="002C1D92"/>
    <w:rsid w:val="002C7797"/>
    <w:rsid w:val="002F19CF"/>
    <w:rsid w:val="002F6427"/>
    <w:rsid w:val="00323378"/>
    <w:rsid w:val="00323D2F"/>
    <w:rsid w:val="003322A2"/>
    <w:rsid w:val="00353FC5"/>
    <w:rsid w:val="00357469"/>
    <w:rsid w:val="00370259"/>
    <w:rsid w:val="00383025"/>
    <w:rsid w:val="0039355C"/>
    <w:rsid w:val="003A6949"/>
    <w:rsid w:val="003B6208"/>
    <w:rsid w:val="003B7D01"/>
    <w:rsid w:val="003C45C7"/>
    <w:rsid w:val="003D2D4E"/>
    <w:rsid w:val="003F44EA"/>
    <w:rsid w:val="00401DAB"/>
    <w:rsid w:val="004036DB"/>
    <w:rsid w:val="00427363"/>
    <w:rsid w:val="004710E6"/>
    <w:rsid w:val="00486139"/>
    <w:rsid w:val="004944E1"/>
    <w:rsid w:val="004C0977"/>
    <w:rsid w:val="004C1C52"/>
    <w:rsid w:val="004C26E7"/>
    <w:rsid w:val="004D2CF8"/>
    <w:rsid w:val="004F1536"/>
    <w:rsid w:val="005022A0"/>
    <w:rsid w:val="005164CD"/>
    <w:rsid w:val="005305E8"/>
    <w:rsid w:val="00544CC0"/>
    <w:rsid w:val="005564C5"/>
    <w:rsid w:val="00556BA5"/>
    <w:rsid w:val="00560F64"/>
    <w:rsid w:val="00563AE0"/>
    <w:rsid w:val="005737AA"/>
    <w:rsid w:val="005C6CCC"/>
    <w:rsid w:val="0060444F"/>
    <w:rsid w:val="00612134"/>
    <w:rsid w:val="00652B9F"/>
    <w:rsid w:val="00660E0C"/>
    <w:rsid w:val="006837BD"/>
    <w:rsid w:val="006A3698"/>
    <w:rsid w:val="006A7521"/>
    <w:rsid w:val="006B19E1"/>
    <w:rsid w:val="006E313A"/>
    <w:rsid w:val="006F0B36"/>
    <w:rsid w:val="00701429"/>
    <w:rsid w:val="00705379"/>
    <w:rsid w:val="0071284D"/>
    <w:rsid w:val="00721B00"/>
    <w:rsid w:val="00731C24"/>
    <w:rsid w:val="00771974"/>
    <w:rsid w:val="00791504"/>
    <w:rsid w:val="00795FED"/>
    <w:rsid w:val="007C5C38"/>
    <w:rsid w:val="007D4EAC"/>
    <w:rsid w:val="007E434A"/>
    <w:rsid w:val="0086231B"/>
    <w:rsid w:val="00862D16"/>
    <w:rsid w:val="00864991"/>
    <w:rsid w:val="00896E67"/>
    <w:rsid w:val="008975B5"/>
    <w:rsid w:val="008A2A67"/>
    <w:rsid w:val="008C1F1A"/>
    <w:rsid w:val="008D55D6"/>
    <w:rsid w:val="009015AE"/>
    <w:rsid w:val="00911139"/>
    <w:rsid w:val="00925CC8"/>
    <w:rsid w:val="009361FF"/>
    <w:rsid w:val="009647DA"/>
    <w:rsid w:val="00974206"/>
    <w:rsid w:val="0098393D"/>
    <w:rsid w:val="009862F2"/>
    <w:rsid w:val="009947F8"/>
    <w:rsid w:val="009A5519"/>
    <w:rsid w:val="009A7B87"/>
    <w:rsid w:val="009C27A1"/>
    <w:rsid w:val="009C4195"/>
    <w:rsid w:val="009D053A"/>
    <w:rsid w:val="009D1424"/>
    <w:rsid w:val="009E1362"/>
    <w:rsid w:val="009F242C"/>
    <w:rsid w:val="00A04CA1"/>
    <w:rsid w:val="00A075BF"/>
    <w:rsid w:val="00A20A43"/>
    <w:rsid w:val="00A2311C"/>
    <w:rsid w:val="00A31597"/>
    <w:rsid w:val="00A47C8A"/>
    <w:rsid w:val="00A52346"/>
    <w:rsid w:val="00AB3FFE"/>
    <w:rsid w:val="00AF3336"/>
    <w:rsid w:val="00B133BF"/>
    <w:rsid w:val="00B273FD"/>
    <w:rsid w:val="00B3227E"/>
    <w:rsid w:val="00B410BA"/>
    <w:rsid w:val="00B64B6D"/>
    <w:rsid w:val="00B74D14"/>
    <w:rsid w:val="00B764BE"/>
    <w:rsid w:val="00B92646"/>
    <w:rsid w:val="00B92E54"/>
    <w:rsid w:val="00BA0D12"/>
    <w:rsid w:val="00BA45C5"/>
    <w:rsid w:val="00BA70D8"/>
    <w:rsid w:val="00BB7E52"/>
    <w:rsid w:val="00C31535"/>
    <w:rsid w:val="00C34D51"/>
    <w:rsid w:val="00C954C4"/>
    <w:rsid w:val="00CA4770"/>
    <w:rsid w:val="00CC3093"/>
    <w:rsid w:val="00CC747A"/>
    <w:rsid w:val="00CD2361"/>
    <w:rsid w:val="00CD23F6"/>
    <w:rsid w:val="00CD4D7E"/>
    <w:rsid w:val="00CD6B90"/>
    <w:rsid w:val="00CE290C"/>
    <w:rsid w:val="00CE75F8"/>
    <w:rsid w:val="00CF6A46"/>
    <w:rsid w:val="00D248A9"/>
    <w:rsid w:val="00D469E5"/>
    <w:rsid w:val="00D570CB"/>
    <w:rsid w:val="00D70421"/>
    <w:rsid w:val="00D7386D"/>
    <w:rsid w:val="00D862FD"/>
    <w:rsid w:val="00DA56BA"/>
    <w:rsid w:val="00DB0F10"/>
    <w:rsid w:val="00DB352B"/>
    <w:rsid w:val="00DE60AE"/>
    <w:rsid w:val="00DF3BB0"/>
    <w:rsid w:val="00E504A3"/>
    <w:rsid w:val="00E51AA9"/>
    <w:rsid w:val="00E51C69"/>
    <w:rsid w:val="00E635CE"/>
    <w:rsid w:val="00E73BC0"/>
    <w:rsid w:val="00E94857"/>
    <w:rsid w:val="00EB3278"/>
    <w:rsid w:val="00EB548E"/>
    <w:rsid w:val="00EB615C"/>
    <w:rsid w:val="00EC4187"/>
    <w:rsid w:val="00ED6C09"/>
    <w:rsid w:val="00EE3F6A"/>
    <w:rsid w:val="00EE5D5C"/>
    <w:rsid w:val="00EE5FF0"/>
    <w:rsid w:val="00EE679C"/>
    <w:rsid w:val="00EF1CCE"/>
    <w:rsid w:val="00EF24DF"/>
    <w:rsid w:val="00F039FB"/>
    <w:rsid w:val="00F079F9"/>
    <w:rsid w:val="00F17399"/>
    <w:rsid w:val="00F2673F"/>
    <w:rsid w:val="00F32970"/>
    <w:rsid w:val="00F4537D"/>
    <w:rsid w:val="00F552C2"/>
    <w:rsid w:val="00F55CF1"/>
    <w:rsid w:val="00F62E3B"/>
    <w:rsid w:val="00FB0381"/>
    <w:rsid w:val="00FB05D5"/>
    <w:rsid w:val="00FB1F19"/>
    <w:rsid w:val="00FF0AD2"/>
    <w:rsid w:val="00FF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0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A20A43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1C215C"/>
    <w:rPr>
      <w:rFonts w:cs="Times New Roman"/>
    </w:rPr>
  </w:style>
  <w:style w:type="character" w:customStyle="1" w:styleId="gt-icon-text">
    <w:name w:val="gt-icon-text"/>
    <w:basedOn w:val="DefaultParagraphFont"/>
    <w:uiPriority w:val="99"/>
    <w:rsid w:val="00CD6B90"/>
    <w:rPr>
      <w:rFonts w:cs="Times New Roman"/>
    </w:rPr>
  </w:style>
  <w:style w:type="paragraph" w:customStyle="1" w:styleId="i40">
    <w:name w:val="i40"/>
    <w:basedOn w:val="Normal"/>
    <w:uiPriority w:val="99"/>
    <w:rsid w:val="000E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1B75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1B7595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E3B"/>
    <w:rPr>
      <w:rFonts w:cs="Times New Roman"/>
      <w:b/>
      <w:bCs/>
    </w:rPr>
  </w:style>
  <w:style w:type="character" w:customStyle="1" w:styleId="udar">
    <w:name w:val="udar"/>
    <w:basedOn w:val="DefaultParagraphFont"/>
    <w:uiPriority w:val="99"/>
    <w:rsid w:val="00F62E3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7AB5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35465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E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FF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66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66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66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6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6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6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6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6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66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6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498</Words>
  <Characters>2845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2013-01-21T05:08:00Z</cp:lastPrinted>
  <dcterms:created xsi:type="dcterms:W3CDTF">2013-01-21T05:14:00Z</dcterms:created>
  <dcterms:modified xsi:type="dcterms:W3CDTF">2013-02-27T10:58:00Z</dcterms:modified>
</cp:coreProperties>
</file>